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10966" w14:textId="77777777" w:rsidR="00291957" w:rsidRDefault="00291957" w:rsidP="0087125F">
      <w:pPr>
        <w:pStyle w:val="Unittitle"/>
      </w:pPr>
      <w:r>
        <w:t>3. Construction design principles</w:t>
      </w:r>
    </w:p>
    <w:p w14:paraId="24125D42" w14:textId="77777777" w:rsidR="00291957" w:rsidRPr="0087125F" w:rsidRDefault="00291957" w:rsidP="0087125F">
      <w:pPr>
        <w:pStyle w:val="Heading1"/>
      </w:pPr>
      <w:r w:rsidRPr="0087125F">
        <w:t>Worksheet 12: Roles of the planning team (2) (learner)</w:t>
      </w:r>
    </w:p>
    <w:p w14:paraId="6F90773A" w14:textId="77777777" w:rsidR="00291957" w:rsidRPr="00A16D01" w:rsidRDefault="00291957" w:rsidP="0053451F">
      <w:pPr>
        <w:rPr>
          <w:sz w:val="24"/>
        </w:rPr>
      </w:pPr>
    </w:p>
    <w:p w14:paraId="143AEC80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  <w:lang w:val="en-US"/>
        </w:rPr>
      </w:pPr>
      <w:r w:rsidRPr="00BB05BB">
        <w:rPr>
          <w:szCs w:val="22"/>
          <w:lang w:val="en-US"/>
        </w:rPr>
        <w:t>Give a brief overview of the role of a quantity surveyor.</w:t>
      </w:r>
    </w:p>
    <w:p w14:paraId="338FAADD" w14:textId="77777777" w:rsidR="00291957" w:rsidRPr="00BB05BB" w:rsidRDefault="00291957" w:rsidP="006A3D55">
      <w:pPr>
        <w:pStyle w:val="Normalnumberedlist"/>
        <w:numPr>
          <w:ilvl w:val="0"/>
          <w:numId w:val="0"/>
        </w:numPr>
        <w:ind w:left="360"/>
        <w:rPr>
          <w:szCs w:val="22"/>
          <w:lang w:val="en-US"/>
        </w:rPr>
      </w:pPr>
    </w:p>
    <w:p w14:paraId="299ABB40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00E4D5C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FBA845C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1749145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FF5C15C" w14:textId="46BA5091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Who would employ a building inspector?</w:t>
      </w:r>
    </w:p>
    <w:p w14:paraId="6207B03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5C0077B0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8FC73E1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27F64985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2E6F316F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AC8390D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E419DBB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List three designated times when a building inspector will be required to visit a site.</w:t>
      </w:r>
    </w:p>
    <w:p w14:paraId="664D126E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5C8FDC6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ABC596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26BF121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0B2613CA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4ED1E388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512A641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  <w:lang w:val="en-US"/>
        </w:rPr>
        <w:t>What is COW an acronym for?</w:t>
      </w:r>
    </w:p>
    <w:p w14:paraId="17810141" w14:textId="77777777" w:rsidR="00291957" w:rsidRPr="00BB05BB" w:rsidRDefault="00291957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  <w:r w:rsidRPr="00BB05BB">
        <w:rPr>
          <w:szCs w:val="22"/>
        </w:rPr>
        <w:t xml:space="preserve">  </w:t>
      </w:r>
    </w:p>
    <w:p w14:paraId="4B19D4D5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906CE64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55289217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0796C4D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D3C87B0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62E29E1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Why is it important to discuss materials/products with manufacturers and suppliers during the planning stage?</w:t>
      </w:r>
    </w:p>
    <w:p w14:paraId="24096665" w14:textId="77777777" w:rsidR="00291957" w:rsidRPr="00BB05BB" w:rsidRDefault="00291957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7A9F960" w14:textId="77777777" w:rsidR="00291957" w:rsidRPr="00BB05BB" w:rsidRDefault="00291957" w:rsidP="00110217">
      <w:pPr>
        <w:rPr>
          <w:rFonts w:cs="Arial"/>
          <w:szCs w:val="22"/>
        </w:rPr>
      </w:pPr>
    </w:p>
    <w:p w14:paraId="6ED092B1" w14:textId="77777777" w:rsidR="00291957" w:rsidRPr="00BB05BB" w:rsidRDefault="00291957" w:rsidP="00B519EA">
      <w:pPr>
        <w:pStyle w:val="Answer"/>
        <w:ind w:left="0"/>
      </w:pPr>
    </w:p>
    <w:p w14:paraId="529880B1" w14:textId="77777777" w:rsidR="00291957" w:rsidRPr="00BB05BB" w:rsidRDefault="00291957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F8DF1D3" w14:textId="77777777" w:rsidR="00291957" w:rsidRPr="00BB05BB" w:rsidRDefault="00291957" w:rsidP="00110217">
      <w:pPr>
        <w:rPr>
          <w:rFonts w:cs="Arial"/>
          <w:szCs w:val="22"/>
        </w:rPr>
      </w:pPr>
    </w:p>
    <w:p w14:paraId="4382F83B" w14:textId="77777777" w:rsidR="00291957" w:rsidRPr="00BB05BB" w:rsidRDefault="00291957" w:rsidP="00B519EA">
      <w:pPr>
        <w:pStyle w:val="Answer"/>
        <w:ind w:left="0"/>
      </w:pPr>
    </w:p>
    <w:p w14:paraId="1279BB57" w14:textId="77777777" w:rsidR="00291957" w:rsidRPr="00BB05BB" w:rsidRDefault="00291957" w:rsidP="00474F67">
      <w:pPr>
        <w:rPr>
          <w:rFonts w:cs="Arial"/>
          <w:szCs w:val="22"/>
        </w:rPr>
      </w:pPr>
    </w:p>
    <w:p w14:paraId="6314AC28" w14:textId="77777777" w:rsidR="00291957" w:rsidRPr="00BB05BB" w:rsidRDefault="00291957" w:rsidP="00AD179E">
      <w:pPr>
        <w:pStyle w:val="Answer"/>
        <w:tabs>
          <w:tab w:val="left" w:pos="2400"/>
        </w:tabs>
      </w:pPr>
      <w:r w:rsidRPr="00BB05BB">
        <w:tab/>
      </w:r>
    </w:p>
    <w:p w14:paraId="48128CE5" w14:textId="77777777" w:rsidR="00474F67" w:rsidRPr="00BB05BB" w:rsidRDefault="00474F67" w:rsidP="00474F67">
      <w:pPr>
        <w:rPr>
          <w:rFonts w:cs="Arial"/>
          <w:szCs w:val="22"/>
        </w:rPr>
      </w:pPr>
    </w:p>
    <w:p w14:paraId="0AB41904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F1FB" w14:textId="77777777" w:rsidR="002C29B0" w:rsidRDefault="002C29B0">
      <w:pPr>
        <w:spacing w:before="0" w:after="0"/>
      </w:pPr>
      <w:r>
        <w:separator/>
      </w:r>
    </w:p>
  </w:endnote>
  <w:endnote w:type="continuationSeparator" w:id="0">
    <w:p w14:paraId="1CB5D7D3" w14:textId="77777777" w:rsidR="002C29B0" w:rsidRDefault="002C29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A45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C78B9" wp14:editId="74401DB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CE3AEBD" w14:textId="41600290" w:rsidR="00002DC1" w:rsidRPr="006953AB" w:rsidRDefault="00F15C1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15C1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5B387D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C78B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7CE3AEBD" w14:textId="41600290" w:rsidR="00002DC1" w:rsidRPr="006953AB" w:rsidRDefault="00F15C1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15C1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5B387D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AC0940D" wp14:editId="28FC94C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88DD" w14:textId="77777777" w:rsidR="002C29B0" w:rsidRDefault="002C29B0">
      <w:pPr>
        <w:spacing w:before="0" w:after="0"/>
      </w:pPr>
      <w:r>
        <w:separator/>
      </w:r>
    </w:p>
  </w:footnote>
  <w:footnote w:type="continuationSeparator" w:id="0">
    <w:p w14:paraId="02074111" w14:textId="77777777" w:rsidR="002C29B0" w:rsidRDefault="002C29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1EBC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01A61D6" wp14:editId="7F2814C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CF0228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B2CFF1" wp14:editId="49E037E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F4A43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0740B"/>
    <w:multiLevelType w:val="hybridMultilevel"/>
    <w:tmpl w:val="FB1E53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13876"/>
    <w:multiLevelType w:val="hybridMultilevel"/>
    <w:tmpl w:val="D1B6E8C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E0813"/>
    <w:multiLevelType w:val="hybridMultilevel"/>
    <w:tmpl w:val="2D00C660"/>
    <w:lvl w:ilvl="0" w:tplc="78908B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386357">
    <w:abstractNumId w:val="5"/>
  </w:num>
  <w:num w:numId="2" w16cid:durableId="375931928">
    <w:abstractNumId w:val="16"/>
  </w:num>
  <w:num w:numId="3" w16cid:durableId="614797740">
    <w:abstractNumId w:val="24"/>
  </w:num>
  <w:num w:numId="4" w16cid:durableId="1423379235">
    <w:abstractNumId w:val="18"/>
  </w:num>
  <w:num w:numId="5" w16cid:durableId="162553767">
    <w:abstractNumId w:val="8"/>
  </w:num>
  <w:num w:numId="6" w16cid:durableId="162354657">
    <w:abstractNumId w:val="17"/>
  </w:num>
  <w:num w:numId="7" w16cid:durableId="974720272">
    <w:abstractNumId w:val="8"/>
  </w:num>
  <w:num w:numId="8" w16cid:durableId="2011905549">
    <w:abstractNumId w:val="1"/>
  </w:num>
  <w:num w:numId="9" w16cid:durableId="1502818924">
    <w:abstractNumId w:val="8"/>
    <w:lvlOverride w:ilvl="0">
      <w:startOverride w:val="1"/>
    </w:lvlOverride>
  </w:num>
  <w:num w:numId="10" w16cid:durableId="1057318540">
    <w:abstractNumId w:val="19"/>
  </w:num>
  <w:num w:numId="11" w16cid:durableId="962153539">
    <w:abstractNumId w:val="15"/>
  </w:num>
  <w:num w:numId="12" w16cid:durableId="1852407653">
    <w:abstractNumId w:val="6"/>
  </w:num>
  <w:num w:numId="13" w16cid:durableId="1544294880">
    <w:abstractNumId w:val="14"/>
  </w:num>
  <w:num w:numId="14" w16cid:durableId="1219053243">
    <w:abstractNumId w:val="20"/>
  </w:num>
  <w:num w:numId="15" w16cid:durableId="1500848345">
    <w:abstractNumId w:val="12"/>
  </w:num>
  <w:num w:numId="16" w16cid:durableId="1356888033">
    <w:abstractNumId w:val="7"/>
  </w:num>
  <w:num w:numId="17" w16cid:durableId="1549951445">
    <w:abstractNumId w:val="26"/>
  </w:num>
  <w:num w:numId="18" w16cid:durableId="1196190570">
    <w:abstractNumId w:val="27"/>
  </w:num>
  <w:num w:numId="19" w16cid:durableId="297683359">
    <w:abstractNumId w:val="3"/>
  </w:num>
  <w:num w:numId="20" w16cid:durableId="992684792">
    <w:abstractNumId w:val="2"/>
  </w:num>
  <w:num w:numId="21" w16cid:durableId="731926844">
    <w:abstractNumId w:val="10"/>
  </w:num>
  <w:num w:numId="22" w16cid:durableId="1390615902">
    <w:abstractNumId w:val="10"/>
    <w:lvlOverride w:ilvl="0">
      <w:startOverride w:val="1"/>
    </w:lvlOverride>
  </w:num>
  <w:num w:numId="23" w16cid:durableId="290017871">
    <w:abstractNumId w:val="25"/>
  </w:num>
  <w:num w:numId="24" w16cid:durableId="1156454589">
    <w:abstractNumId w:val="10"/>
    <w:lvlOverride w:ilvl="0">
      <w:startOverride w:val="1"/>
    </w:lvlOverride>
  </w:num>
  <w:num w:numId="25" w16cid:durableId="1338539775">
    <w:abstractNumId w:val="10"/>
    <w:lvlOverride w:ilvl="0">
      <w:startOverride w:val="1"/>
    </w:lvlOverride>
  </w:num>
  <w:num w:numId="26" w16cid:durableId="410079733">
    <w:abstractNumId w:val="11"/>
  </w:num>
  <w:num w:numId="27" w16cid:durableId="629167359">
    <w:abstractNumId w:val="22"/>
  </w:num>
  <w:num w:numId="28" w16cid:durableId="49571946">
    <w:abstractNumId w:val="10"/>
    <w:lvlOverride w:ilvl="0">
      <w:startOverride w:val="1"/>
    </w:lvlOverride>
  </w:num>
  <w:num w:numId="29" w16cid:durableId="720372232">
    <w:abstractNumId w:val="23"/>
  </w:num>
  <w:num w:numId="30" w16cid:durableId="1954902023">
    <w:abstractNumId w:val="10"/>
  </w:num>
  <w:num w:numId="31" w16cid:durableId="968437006">
    <w:abstractNumId w:val="10"/>
    <w:lvlOverride w:ilvl="0">
      <w:startOverride w:val="1"/>
    </w:lvlOverride>
  </w:num>
  <w:num w:numId="32" w16cid:durableId="1605918509">
    <w:abstractNumId w:val="10"/>
    <w:lvlOverride w:ilvl="0">
      <w:startOverride w:val="1"/>
    </w:lvlOverride>
  </w:num>
  <w:num w:numId="33" w16cid:durableId="896166443">
    <w:abstractNumId w:val="0"/>
  </w:num>
  <w:num w:numId="34" w16cid:durableId="701789892">
    <w:abstractNumId w:val="13"/>
  </w:num>
  <w:num w:numId="35" w16cid:durableId="1353453874">
    <w:abstractNumId w:val="9"/>
  </w:num>
  <w:num w:numId="36" w16cid:durableId="1583905338">
    <w:abstractNumId w:val="21"/>
  </w:num>
  <w:num w:numId="37" w16cid:durableId="1256091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95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91957"/>
    <w:rsid w:val="002C29B0"/>
    <w:rsid w:val="002D07A8"/>
    <w:rsid w:val="003405EA"/>
    <w:rsid w:val="0037530D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D4D96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701D6"/>
    <w:rsid w:val="00AE245C"/>
    <w:rsid w:val="00B054EC"/>
    <w:rsid w:val="00B634AC"/>
    <w:rsid w:val="00BB05BB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15C1E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987F2A"/>
  <w15:docId w15:val="{DB6092CF-CDDE-4D8B-A2E6-6A89A9CB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15C1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22</Words>
  <Characters>427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2025-11-18T17:12:00Z</dcterms:created>
  <dcterms:modified xsi:type="dcterms:W3CDTF">2025-11-20T14:08:00Z</dcterms:modified>
</cp:coreProperties>
</file>